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03D76901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C5018C">
        <w:rPr>
          <w:rFonts w:ascii="Arial" w:hAnsi="Arial" w:cs="Arial"/>
          <w:b/>
          <w:bCs/>
          <w:sz w:val="24"/>
          <w:szCs w:val="24"/>
        </w:rPr>
        <w:t>6</w:t>
      </w:r>
      <w:r w:rsidR="00DF11F0">
        <w:rPr>
          <w:rFonts w:ascii="Arial" w:hAnsi="Arial" w:cs="Arial"/>
          <w:b/>
          <w:bCs/>
          <w:sz w:val="24"/>
          <w:szCs w:val="24"/>
        </w:rPr>
        <w:t>-AH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0F5EC4" w:rsidRPr="000F5EC4">
        <w:rPr>
          <w:rFonts w:ascii="Arial" w:hAnsi="Arial" w:cs="Arial"/>
          <w:b/>
          <w:bCs/>
          <w:sz w:val="24"/>
          <w:szCs w:val="24"/>
        </w:rPr>
        <w:t>S2-</w:t>
      </w:r>
      <w:r w:rsidR="00074ACA">
        <w:rPr>
          <w:rFonts w:ascii="Arial" w:hAnsi="Arial" w:cs="Arial"/>
          <w:b/>
          <w:bCs/>
          <w:sz w:val="24"/>
          <w:szCs w:val="24"/>
        </w:rPr>
        <w:t>2001468</w:t>
      </w:r>
    </w:p>
    <w:p w14:paraId="45DD8217" w14:textId="2C83CA5F" w:rsidR="00DF7FB6" w:rsidRPr="00F76B76" w:rsidRDefault="00DF11F0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January 13-17</w:t>
      </w:r>
      <w:r w:rsidR="00113F1C">
        <w:rPr>
          <w:rFonts w:ascii="Arial" w:hAnsi="Arial" w:cs="Arial"/>
          <w:b/>
          <w:bCs/>
          <w:sz w:val="24"/>
        </w:rPr>
        <w:t xml:space="preserve"> 2020</w:t>
      </w:r>
      <w:r w:rsidR="000C378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Incheon, Korea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>revision of</w:t>
      </w:r>
      <w:r w:rsidR="00074ACA" w:rsidRPr="00074ACA">
        <w:t xml:space="preserve"> </w:t>
      </w:r>
      <w:r w:rsidR="00074ACA" w:rsidRPr="00074ACA">
        <w:rPr>
          <w:rFonts w:ascii="Arial" w:hAnsi="Arial" w:cs="Arial"/>
          <w:b/>
          <w:bCs/>
          <w:color w:val="0000FF"/>
        </w:rPr>
        <w:t>S2-2000871</w:t>
      </w:r>
      <w:r w:rsidR="00193CB5">
        <w:rPr>
          <w:rFonts w:ascii="Arial" w:hAnsi="Arial" w:cs="Arial"/>
          <w:b/>
          <w:bCs/>
          <w:color w:val="0000FF"/>
        </w:rPr>
        <w:t xml:space="preserve"> 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5D8C4EBB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2D09BB">
        <w:rPr>
          <w:rFonts w:ascii="Arial" w:hAnsi="Arial" w:cs="Arial"/>
          <w:b/>
        </w:rPr>
        <w:t>, Samsung</w:t>
      </w:r>
    </w:p>
    <w:p w14:paraId="2A5144B6" w14:textId="77777777" w:rsidR="00DD7ED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7ED8">
        <w:rPr>
          <w:rFonts w:ascii="Arial" w:hAnsi="Arial" w:cs="Arial"/>
          <w:b/>
        </w:rPr>
        <w:t xml:space="preserve">KI: </w:t>
      </w:r>
      <w:r w:rsidR="00DD7ED8" w:rsidRPr="00DD7ED8">
        <w:rPr>
          <w:rFonts w:ascii="Arial" w:hAnsi="Arial" w:cs="Arial"/>
          <w:b/>
        </w:rPr>
        <w:t>Area of service: impact on PLMN selection in roaming</w:t>
      </w:r>
      <w:r w:rsidR="00DD7ED8">
        <w:rPr>
          <w:rFonts w:ascii="Arial" w:hAnsi="Arial" w:cs="Arial"/>
          <w:b/>
        </w:rPr>
        <w:t xml:space="preserve"> </w:t>
      </w:r>
    </w:p>
    <w:p w14:paraId="66B7AC98" w14:textId="4E6C42F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4D40201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8.8</w:t>
      </w:r>
    </w:p>
    <w:p w14:paraId="58741374" w14:textId="4C61A49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317A06">
        <w:rPr>
          <w:rFonts w:ascii="Arial" w:hAnsi="Arial" w:cs="Arial"/>
          <w:b/>
          <w:lang w:eastAsia="ko-KR"/>
        </w:rPr>
        <w:t>/ Rel-17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332D8BDD" w14:textId="633CDEAB" w:rsidR="00A71BD7" w:rsidRDefault="00F70227" w:rsidP="00A71BD7">
      <w:pPr>
        <w:pStyle w:val="Heading1"/>
      </w:pPr>
      <w:r>
        <w:t>Discussion</w:t>
      </w:r>
    </w:p>
    <w:p w14:paraId="755B6C55" w14:textId="77777777" w:rsidR="00A71BD7" w:rsidRDefault="00A71BD7" w:rsidP="00A71BD7">
      <w:r>
        <w:t>The GST in NG.116 defines the following parameter:</w:t>
      </w:r>
    </w:p>
    <w:p w14:paraId="4102CF29" w14:textId="5E2188C7" w:rsidR="00F729B7" w:rsidRPr="00291483" w:rsidRDefault="00F729B7" w:rsidP="00F729B7">
      <w:pPr>
        <w:pStyle w:val="Heading3"/>
      </w:pPr>
      <w:bookmarkStart w:id="0" w:name="_Toc19716958"/>
      <w:bookmarkStart w:id="1" w:name="_Toc20144235"/>
      <w:r>
        <w:t>“Area of service</w:t>
      </w:r>
      <w:bookmarkEnd w:id="0"/>
      <w:bookmarkEnd w:id="1"/>
    </w:p>
    <w:p w14:paraId="23D22B71" w14:textId="77777777" w:rsidR="00F729B7" w:rsidRDefault="00F729B7" w:rsidP="00F729B7">
      <w:pPr>
        <w:pStyle w:val="NormalParagraph"/>
      </w:pPr>
      <w:r w:rsidRPr="00352877">
        <w:t>This attribute specifies the area where the terminals can access a particular network slice.</w:t>
      </w:r>
    </w:p>
    <w:p w14:paraId="50D955D5" w14:textId="77777777" w:rsidR="00F729B7" w:rsidRPr="0030503E" w:rsidRDefault="00F729B7" w:rsidP="00F729B7">
      <w:pPr>
        <w:pStyle w:val="NormalParagraph"/>
        <w:rPr>
          <w:rFonts w:cs="Arial"/>
        </w:rPr>
      </w:pPr>
      <w:r>
        <w:t xml:space="preserve">Therefore, the </w:t>
      </w:r>
      <w:r w:rsidRPr="00352877">
        <w:t xml:space="preserve">attribute specifies </w:t>
      </w:r>
      <w:r>
        <w:t>the list of the countries where the service will be provided</w:t>
      </w:r>
      <w:r w:rsidRPr="00352877">
        <w:t>.</w:t>
      </w:r>
      <w:r>
        <w:t xml:space="preserve"> The </w:t>
      </w:r>
      <w:r w:rsidRPr="0030503E">
        <w:rPr>
          <w:rFonts w:cs="Arial"/>
        </w:rPr>
        <w:t>list is specific to NSPs and their roaming agreements.</w:t>
      </w:r>
    </w:p>
    <w:p w14:paraId="3CBEA6AB" w14:textId="27173200" w:rsidR="00F729B7" w:rsidRDefault="00F729B7" w:rsidP="00F729B7">
      <w:pPr>
        <w:pStyle w:val="NormalParagraph"/>
        <w:rPr>
          <w:rFonts w:cs="Arial"/>
        </w:rPr>
      </w:pPr>
      <w:r w:rsidRPr="00F729B7">
        <w:rPr>
          <w:rFonts w:cs="Arial"/>
          <w:highlight w:val="yellow"/>
        </w:rPr>
        <w:t>In case the list comprises more than one entry, roaming agreements between the HPLMN and the VPLMNs are required</w:t>
      </w:r>
      <w:r w:rsidRPr="0030503E">
        <w:rPr>
          <w:rFonts w:cs="Arial"/>
        </w:rPr>
        <w:t>.</w:t>
      </w:r>
      <w:r>
        <w:rPr>
          <w:rFonts w:cs="Arial"/>
        </w:rPr>
        <w:t>”</w:t>
      </w:r>
    </w:p>
    <w:p w14:paraId="3FE5F394" w14:textId="73BE5CD7" w:rsidR="00F729B7" w:rsidRDefault="00F729B7" w:rsidP="00F729B7">
      <w:pPr>
        <w:pStyle w:val="NormalParagraph"/>
        <w:rPr>
          <w:rFonts w:cs="Arial"/>
        </w:rPr>
      </w:pPr>
    </w:p>
    <w:p w14:paraId="68FC8968" w14:textId="4F603063" w:rsidR="00F729B7" w:rsidRDefault="00F729B7" w:rsidP="00F729B7">
      <w:pPr>
        <w:pStyle w:val="NormalParagraph"/>
        <w:rPr>
          <w:rFonts w:cs="Arial"/>
        </w:rPr>
      </w:pPr>
      <w:r>
        <w:rPr>
          <w:rFonts w:cs="Arial"/>
        </w:rPr>
        <w:t>The yellow highlighted sentence seems to imply that not all the PLMNs in a country may support the slice</w:t>
      </w:r>
      <w:r w:rsidR="004B77E1">
        <w:rPr>
          <w:rFonts w:cs="Arial"/>
        </w:rPr>
        <w:t xml:space="preserve"> (i.e. only those V-PLMNs that have a roaming agreement with the HPLMN)</w:t>
      </w:r>
      <w:r>
        <w:rPr>
          <w:rFonts w:cs="Arial"/>
        </w:rPr>
        <w:t>. This would imply that some S-NSSAI may not be available in certain PLMNs of a country.</w:t>
      </w:r>
    </w:p>
    <w:p w14:paraId="77A0F829" w14:textId="128C4B26" w:rsidR="00F729B7" w:rsidRPr="0030503E" w:rsidRDefault="00F729B7" w:rsidP="00F729B7">
      <w:pPr>
        <w:pStyle w:val="NormalParagraph"/>
        <w:rPr>
          <w:rFonts w:cs="Arial"/>
        </w:rPr>
      </w:pPr>
      <w:r>
        <w:rPr>
          <w:rFonts w:cs="Arial"/>
        </w:rPr>
        <w:t>It is therefore necessary the impact of this on PLMN selection.</w:t>
      </w:r>
      <w:r w:rsidR="00641842">
        <w:rPr>
          <w:rFonts w:cs="Arial"/>
        </w:rPr>
        <w:t xml:space="preserve"> It is expected this KI will require involvement of SA1/CT1.</w:t>
      </w:r>
    </w:p>
    <w:p w14:paraId="491CE44B" w14:textId="77777777" w:rsidR="00A71BD7" w:rsidRPr="00914538" w:rsidRDefault="00A71BD7" w:rsidP="00A71BD7"/>
    <w:p w14:paraId="746EEA7C" w14:textId="77777777" w:rsidR="00A71BD7" w:rsidRDefault="00A71BD7" w:rsidP="00A71BD7">
      <w:pPr>
        <w:pStyle w:val="Heading1"/>
      </w:pPr>
      <w:r>
        <w:t>Proposal</w:t>
      </w:r>
    </w:p>
    <w:p w14:paraId="5E267DB2" w14:textId="77777777" w:rsidR="00A71BD7" w:rsidRDefault="00A71BD7" w:rsidP="00A71BD7">
      <w:r>
        <w:t>It is proposed the following text is added to TR 23.700-40</w:t>
      </w:r>
    </w:p>
    <w:p w14:paraId="05B1102D" w14:textId="77777777" w:rsidR="00A71BD7" w:rsidRDefault="00A71BD7" w:rsidP="00A7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color w:val="FF0000"/>
          <w:sz w:val="40"/>
          <w:szCs w:val="40"/>
        </w:rPr>
        <w:t>Proposed Text</w:t>
      </w:r>
    </w:p>
    <w:p w14:paraId="37BD5944" w14:textId="3E2ACEB0" w:rsidR="00317A06" w:rsidRDefault="00A71BD7" w:rsidP="00317A06">
      <w:pPr>
        <w:pStyle w:val="Heading2"/>
        <w:rPr>
          <w:lang w:eastAsia="ko-KR"/>
        </w:rPr>
      </w:pPr>
      <w:bookmarkStart w:id="2" w:name="_Toc435670433"/>
      <w:bookmarkStart w:id="3" w:name="_Toc436124703"/>
      <w:bookmarkStart w:id="4" w:name="_Toc20227981"/>
      <w:r w:rsidRPr="00D37724">
        <w:rPr>
          <w:lang w:eastAsia="ko-KR"/>
        </w:rPr>
        <w:t>5.X</w:t>
      </w:r>
      <w:r w:rsidRPr="00D37724">
        <w:rPr>
          <w:lang w:eastAsia="ko-KR"/>
        </w:rPr>
        <w:tab/>
      </w:r>
      <w:r w:rsidRPr="00D37724">
        <w:rPr>
          <w:rFonts w:hint="eastAsia"/>
          <w:lang w:eastAsia="ko-KR"/>
        </w:rPr>
        <w:t>Key Issue #</w:t>
      </w:r>
      <w:r w:rsidRPr="00D37724">
        <w:rPr>
          <w:lang w:eastAsia="ko-KR"/>
        </w:rPr>
        <w:t>X</w:t>
      </w:r>
      <w:r w:rsidRPr="00D37724">
        <w:rPr>
          <w:rFonts w:hint="eastAsia"/>
          <w:lang w:eastAsia="ko-KR"/>
        </w:rPr>
        <w:t xml:space="preserve">: </w:t>
      </w:r>
      <w:bookmarkStart w:id="5" w:name="_Toc435670434"/>
      <w:bookmarkStart w:id="6" w:name="_Toc436124704"/>
      <w:bookmarkStart w:id="7" w:name="_Toc20227982"/>
      <w:bookmarkEnd w:id="2"/>
      <w:bookmarkEnd w:id="3"/>
      <w:bookmarkEnd w:id="4"/>
      <w:r w:rsidR="00F729B7">
        <w:rPr>
          <w:lang w:eastAsia="ko-KR"/>
        </w:rPr>
        <w:t>Area of service: impact on PLMN selection in roaming</w:t>
      </w:r>
    </w:p>
    <w:p w14:paraId="74BE2E7C" w14:textId="08441A9B" w:rsidR="00A71BD7" w:rsidRPr="00D37724" w:rsidRDefault="00A71BD7" w:rsidP="00317A06">
      <w:pPr>
        <w:pStyle w:val="Heading2"/>
        <w:rPr>
          <w:lang w:eastAsia="ko-KR"/>
        </w:rPr>
      </w:pPr>
      <w:r w:rsidRPr="00D37724">
        <w:rPr>
          <w:rFonts w:hint="eastAsia"/>
          <w:lang w:eastAsia="ko-KR"/>
        </w:rPr>
        <w:t>5</w:t>
      </w:r>
      <w:r w:rsidRPr="00D37724">
        <w:rPr>
          <w:rFonts w:hint="eastAsia"/>
          <w:lang w:eastAsia="zh-CN"/>
        </w:rPr>
        <w:t>.</w:t>
      </w:r>
      <w:r w:rsidRPr="00D37724">
        <w:rPr>
          <w:lang w:eastAsia="zh-CN"/>
        </w:rPr>
        <w:t>X</w:t>
      </w:r>
      <w:r w:rsidRPr="00D37724">
        <w:rPr>
          <w:rFonts w:hint="eastAsia"/>
          <w:lang w:eastAsia="ko-KR"/>
        </w:rPr>
        <w:t>.1</w:t>
      </w:r>
      <w:r w:rsidRPr="00D37724">
        <w:rPr>
          <w:rFonts w:hint="eastAsia"/>
          <w:lang w:eastAsia="ko-KR"/>
        </w:rPr>
        <w:tab/>
        <w:t>General description</w:t>
      </w:r>
      <w:bookmarkEnd w:id="5"/>
      <w:bookmarkEnd w:id="6"/>
      <w:bookmarkEnd w:id="7"/>
    </w:p>
    <w:p w14:paraId="3F0A499A" w14:textId="77777777" w:rsidR="00A71BD7" w:rsidRDefault="00A71BD7" w:rsidP="00A71BD7">
      <w:r>
        <w:t>One of the attributes in the GST documented in GSMA 5GJA NG.116[x] is the following:</w:t>
      </w:r>
    </w:p>
    <w:p w14:paraId="08B66AD8" w14:textId="77777777" w:rsidR="00A71BD7" w:rsidRDefault="00A71BD7" w:rsidP="00A71B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71BD7" w14:paraId="10848E47" w14:textId="77777777" w:rsidTr="000959A4">
        <w:tc>
          <w:tcPr>
            <w:tcW w:w="9854" w:type="dxa"/>
            <w:shd w:val="clear" w:color="auto" w:fill="auto"/>
          </w:tcPr>
          <w:p w14:paraId="592DA866" w14:textId="77777777" w:rsidR="00A71BD7" w:rsidRDefault="00A71BD7" w:rsidP="00B17A7D"/>
          <w:p w14:paraId="314D49A2" w14:textId="77777777" w:rsidR="00F729B7" w:rsidRPr="00291483" w:rsidRDefault="00F729B7" w:rsidP="00F729B7">
            <w:pPr>
              <w:pStyle w:val="Heading3"/>
            </w:pPr>
            <w:r>
              <w:lastRenderedPageBreak/>
              <w:t>Area of service</w:t>
            </w:r>
          </w:p>
          <w:p w14:paraId="7D0EA8AF" w14:textId="77777777" w:rsidR="00F729B7" w:rsidRDefault="00F729B7" w:rsidP="00F729B7">
            <w:pPr>
              <w:pStyle w:val="NormalParagraph"/>
            </w:pPr>
            <w:r w:rsidRPr="00352877">
              <w:t>This attribute specifies the area where the terminals can access a particular network slice.</w:t>
            </w:r>
          </w:p>
          <w:p w14:paraId="366A43CD" w14:textId="77777777" w:rsidR="00F729B7" w:rsidRPr="000959A4" w:rsidRDefault="00F729B7" w:rsidP="00F729B7">
            <w:pPr>
              <w:pStyle w:val="NormalParagraph"/>
              <w:rPr>
                <w:rFonts w:cs="Arial"/>
              </w:rPr>
            </w:pPr>
            <w:r>
              <w:t xml:space="preserve">Therefore, the </w:t>
            </w:r>
            <w:r w:rsidRPr="00352877">
              <w:t xml:space="preserve">attribute specifies </w:t>
            </w:r>
            <w:r>
              <w:t>the list of the countries where the service will be provided</w:t>
            </w:r>
            <w:r w:rsidRPr="00352877">
              <w:t>.</w:t>
            </w:r>
            <w:r>
              <w:t xml:space="preserve"> The </w:t>
            </w:r>
            <w:r w:rsidRPr="000959A4">
              <w:rPr>
                <w:rFonts w:cs="Arial"/>
              </w:rPr>
              <w:t>list is specific to NSPs and their roaming agreements.</w:t>
            </w:r>
          </w:p>
          <w:p w14:paraId="3FE70450" w14:textId="64D29A76" w:rsidR="00590149" w:rsidRPr="000959A4" w:rsidRDefault="00F729B7" w:rsidP="00074ACA">
            <w:pPr>
              <w:pStyle w:val="NormalParagraph"/>
              <w:rPr>
                <w:rFonts w:cs="Arial"/>
              </w:rPr>
            </w:pPr>
            <w:r w:rsidRPr="00074ACA">
              <w:rPr>
                <w:rFonts w:cs="Arial"/>
              </w:rPr>
              <w:t>In case the list comprises more than one entry, roaming agreements between the HPLMN and the VPLMNs are required.”</w:t>
            </w:r>
            <w:bookmarkStart w:id="8" w:name="_GoBack"/>
            <w:bookmarkEnd w:id="8"/>
          </w:p>
          <w:p w14:paraId="5358CB85" w14:textId="77777777" w:rsidR="00A71BD7" w:rsidRDefault="00A71BD7" w:rsidP="000959A4">
            <w:pPr>
              <w:pStyle w:val="TableCaption"/>
              <w:numPr>
                <w:ilvl w:val="0"/>
                <w:numId w:val="0"/>
              </w:numPr>
              <w:tabs>
                <w:tab w:val="clear" w:pos="1009"/>
              </w:tabs>
              <w:ind w:left="360"/>
            </w:pPr>
          </w:p>
        </w:tc>
      </w:tr>
    </w:tbl>
    <w:p w14:paraId="4852EEEB" w14:textId="77777777" w:rsidR="00A71BD7" w:rsidRDefault="00A71BD7" w:rsidP="00A71BD7"/>
    <w:p w14:paraId="30A47EE5" w14:textId="0A9DD78A" w:rsidR="00A71BD7" w:rsidRDefault="00F729B7" w:rsidP="00A71BD7">
      <w:r>
        <w:t xml:space="preserve">If a S-NSSAI </w:t>
      </w:r>
      <w:r w:rsidR="00641842">
        <w:t xml:space="preserve">of the HPLMN </w:t>
      </w:r>
      <w:r>
        <w:t xml:space="preserve">can only be used with certain PLMNs in a country where the UE is roaming, then before a certain S-NSSAI </w:t>
      </w:r>
      <w:r w:rsidR="00641842">
        <w:t xml:space="preserve">of the HPLMN </w:t>
      </w:r>
      <w:r>
        <w:t xml:space="preserve">can be used the UE should perform selection of </w:t>
      </w:r>
      <w:r w:rsidR="00641842">
        <w:t>one of these</w:t>
      </w:r>
      <w:r>
        <w:t xml:space="preserve"> PLMN</w:t>
      </w:r>
      <w:r w:rsidR="00641842">
        <w:t>s</w:t>
      </w:r>
      <w:r w:rsidR="00317A06">
        <w:t>.</w:t>
      </w:r>
      <w:r w:rsidR="00F76244">
        <w:t xml:space="preserve"> It is assumed that it is possible that:</w:t>
      </w:r>
    </w:p>
    <w:p w14:paraId="33BFF91E" w14:textId="6CED6279" w:rsidR="00504E69" w:rsidRPr="00504E69" w:rsidRDefault="00504E69" w:rsidP="00504E69">
      <w:pPr>
        <w:pStyle w:val="ListParagraph"/>
        <w:numPr>
          <w:ilvl w:val="0"/>
          <w:numId w:val="39"/>
        </w:numPr>
      </w:pPr>
      <w:r w:rsidRPr="00504E69">
        <w:t xml:space="preserve">The Preferred PLMNs in the visited country </w:t>
      </w:r>
      <w:r>
        <w:t>are</w:t>
      </w:r>
      <w:r w:rsidRPr="00504E69">
        <w:t xml:space="preserve"> not necessarily capable to provide all the possible Network Slices the HPLMN is required to market to their customers.</w:t>
      </w:r>
    </w:p>
    <w:p w14:paraId="3E1F9384" w14:textId="328F1B4F" w:rsidR="00F76244" w:rsidRDefault="00F76244" w:rsidP="00F76244">
      <w:pPr>
        <w:numPr>
          <w:ilvl w:val="0"/>
          <w:numId w:val="39"/>
        </w:numPr>
      </w:pPr>
      <w:r>
        <w:t>The PLMNs in the Preferred PLMN</w:t>
      </w:r>
      <w:r w:rsidR="008C2CC1">
        <w:t>s</w:t>
      </w:r>
      <w:r>
        <w:t xml:space="preserve"> list </w:t>
      </w:r>
      <w:r w:rsidR="008C2CC1">
        <w:t>are</w:t>
      </w:r>
      <w:r>
        <w:t xml:space="preserve"> not necessarily capable to provide ubiquitous 5GS coverage hence it is possible that the HPLMN has to use a non-preferred PLMNs in certain areas and not all of these PLMNs may support a desired Network Slice.</w:t>
      </w:r>
    </w:p>
    <w:p w14:paraId="5E714925" w14:textId="590229EA" w:rsidR="00A71BD7" w:rsidRDefault="00A71BD7" w:rsidP="00B77034">
      <w:r>
        <w:t>This key issue will study</w:t>
      </w:r>
      <w:r w:rsidR="00B77034">
        <w:t xml:space="preserve"> the handling in the system of S-NSSAIs </w:t>
      </w:r>
      <w:r w:rsidR="00641842">
        <w:t xml:space="preserve">of HPLMN </w:t>
      </w:r>
      <w:r w:rsidR="00B77034">
        <w:t>that are available only on certain PLMNs</w:t>
      </w:r>
      <w:r w:rsidR="00641842">
        <w:t>.</w:t>
      </w:r>
    </w:p>
    <w:p w14:paraId="6945061C" w14:textId="0B81C1BC" w:rsidR="00641842" w:rsidRDefault="00641842" w:rsidP="00B77034">
      <w:r>
        <w:t>Today, the UE would have to attempt to select PLMNs with no awareness as to whether a PLMN support a S-NSSAI of the HPLMN till the S-NSSAI is allowed in the PLMN</w:t>
      </w:r>
      <w:r w:rsidR="00B41C71">
        <w:t xml:space="preserve"> or Configured NSSAI of the PLMN is provided</w:t>
      </w:r>
      <w:r>
        <w:t>. We need to study whether and how to support S-NSSAI-aware PLMN selection.</w:t>
      </w:r>
    </w:p>
    <w:p w14:paraId="0BF207F1" w14:textId="138F3992" w:rsidR="00074ACA" w:rsidRDefault="00074ACA" w:rsidP="00074ACA">
      <w:pPr>
        <w:pStyle w:val="NO"/>
      </w:pPr>
      <w:r w:rsidRPr="00590149">
        <w:rPr>
          <w:highlight w:val="yellow"/>
        </w:rPr>
        <w:t xml:space="preserve">NOTE: work on this </w:t>
      </w:r>
      <w:r w:rsidR="00590149">
        <w:rPr>
          <w:highlight w:val="yellow"/>
        </w:rPr>
        <w:t>Key issue</w:t>
      </w:r>
      <w:r w:rsidRPr="00590149">
        <w:rPr>
          <w:highlight w:val="yellow"/>
        </w:rPr>
        <w:t xml:space="preserve"> depends on a LS exchange with SA1 and CT1.</w:t>
      </w:r>
    </w:p>
    <w:p w14:paraId="0B07F075" w14:textId="78246D57" w:rsidR="00317A06" w:rsidRDefault="00317A06" w:rsidP="00317A06">
      <w:pPr>
        <w:ind w:left="360"/>
      </w:pPr>
    </w:p>
    <w:p w14:paraId="4F299552" w14:textId="77777777" w:rsidR="001A0078" w:rsidRPr="001A0078" w:rsidRDefault="001A0078" w:rsidP="001A0078"/>
    <w:sectPr w:rsidR="001A0078" w:rsidRPr="001A007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1275F" w14:textId="77777777" w:rsidR="005F531A" w:rsidRDefault="005F531A">
      <w:r>
        <w:separator/>
      </w:r>
    </w:p>
    <w:p w14:paraId="049055BC" w14:textId="77777777" w:rsidR="005F531A" w:rsidRDefault="005F531A"/>
  </w:endnote>
  <w:endnote w:type="continuationSeparator" w:id="0">
    <w:p w14:paraId="1A4DD0CD" w14:textId="77777777" w:rsidR="005F531A" w:rsidRDefault="005F531A">
      <w:r>
        <w:continuationSeparator/>
      </w:r>
    </w:p>
    <w:p w14:paraId="36500983" w14:textId="77777777" w:rsidR="005F531A" w:rsidRDefault="005F5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DB29A8" w:rsidRDefault="00DB29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DB29A8" w:rsidRDefault="00DB2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DB29A8" w:rsidRDefault="00DB2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05805" w14:textId="77777777" w:rsidR="005F531A" w:rsidRDefault="005F531A">
      <w:r>
        <w:separator/>
      </w:r>
    </w:p>
    <w:p w14:paraId="6E4D9B65" w14:textId="77777777" w:rsidR="005F531A" w:rsidRDefault="005F531A"/>
  </w:footnote>
  <w:footnote w:type="continuationSeparator" w:id="0">
    <w:p w14:paraId="295EB791" w14:textId="77777777" w:rsidR="005F531A" w:rsidRDefault="005F531A">
      <w:r>
        <w:continuationSeparator/>
      </w:r>
    </w:p>
    <w:p w14:paraId="31B50E3E" w14:textId="77777777" w:rsidR="005F531A" w:rsidRDefault="005F53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DB29A8" w:rsidRDefault="00DB29A8"/>
  <w:p w14:paraId="53259567" w14:textId="77777777" w:rsidR="00DB29A8" w:rsidRDefault="00DB29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DB29A8" w:rsidRPr="00D04754" w:rsidRDefault="00DB29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52189A04" w:rsidR="00DB29A8" w:rsidRPr="00D04754" w:rsidRDefault="00DB29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09B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DB29A8" w:rsidRPr="00D04754" w:rsidRDefault="00DB29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 w15:restartNumberingAfterBreak="0">
    <w:nsid w:val="3EB15D07"/>
    <w:multiLevelType w:val="hybridMultilevel"/>
    <w:tmpl w:val="862841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6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31"/>
  </w:num>
  <w:num w:numId="4">
    <w:abstractNumId w:val="19"/>
  </w:num>
  <w:num w:numId="5">
    <w:abstractNumId w:val="33"/>
  </w:num>
  <w:num w:numId="6">
    <w:abstractNumId w:val="11"/>
  </w:num>
  <w:num w:numId="7">
    <w:abstractNumId w:val="32"/>
  </w:num>
  <w:num w:numId="8">
    <w:abstractNumId w:val="26"/>
  </w:num>
  <w:num w:numId="9">
    <w:abstractNumId w:val="36"/>
  </w:num>
  <w:num w:numId="10">
    <w:abstractNumId w:val="14"/>
  </w:num>
  <w:num w:numId="11">
    <w:abstractNumId w:val="34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7"/>
  </w:num>
  <w:num w:numId="17">
    <w:abstractNumId w:val="35"/>
  </w:num>
  <w:num w:numId="18">
    <w:abstractNumId w:val="28"/>
  </w:num>
  <w:num w:numId="19">
    <w:abstractNumId w:val="17"/>
  </w:num>
  <w:num w:numId="20">
    <w:abstractNumId w:val="24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0"/>
  </w:num>
  <w:num w:numId="33">
    <w:abstractNumId w:val="22"/>
  </w:num>
  <w:num w:numId="34">
    <w:abstractNumId w:val="18"/>
  </w:num>
  <w:num w:numId="35">
    <w:abstractNumId w:val="21"/>
  </w:num>
  <w:num w:numId="36">
    <w:abstractNumId w:val="29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6F0"/>
    <w:rsid w:val="00064FE9"/>
    <w:rsid w:val="00065E90"/>
    <w:rsid w:val="000666B3"/>
    <w:rsid w:val="000701CD"/>
    <w:rsid w:val="00071D84"/>
    <w:rsid w:val="00072F43"/>
    <w:rsid w:val="00072FA3"/>
    <w:rsid w:val="00074ACA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59A4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3F1C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09BB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17A06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D1A48"/>
    <w:rsid w:val="003D2F24"/>
    <w:rsid w:val="003D4078"/>
    <w:rsid w:val="003D4D7C"/>
    <w:rsid w:val="003D5233"/>
    <w:rsid w:val="003D5365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D7E"/>
    <w:rsid w:val="004547B9"/>
    <w:rsid w:val="00454B94"/>
    <w:rsid w:val="00456C14"/>
    <w:rsid w:val="0046094B"/>
    <w:rsid w:val="00465561"/>
    <w:rsid w:val="0046631D"/>
    <w:rsid w:val="0046710D"/>
    <w:rsid w:val="004671EB"/>
    <w:rsid w:val="00467E14"/>
    <w:rsid w:val="004709D3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7E1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4E69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0149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31A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842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408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518F7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2CC1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55E3"/>
    <w:rsid w:val="00A65BED"/>
    <w:rsid w:val="00A662B9"/>
    <w:rsid w:val="00A669E8"/>
    <w:rsid w:val="00A67E47"/>
    <w:rsid w:val="00A702DB"/>
    <w:rsid w:val="00A706D2"/>
    <w:rsid w:val="00A708E8"/>
    <w:rsid w:val="00A70DD8"/>
    <w:rsid w:val="00A71BD7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1C71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034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244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1F97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D7ED8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628D"/>
    <w:rsid w:val="00F670E0"/>
    <w:rsid w:val="00F67E6D"/>
    <w:rsid w:val="00F70227"/>
    <w:rsid w:val="00F70E87"/>
    <w:rsid w:val="00F72065"/>
    <w:rsid w:val="00F729B7"/>
    <w:rsid w:val="00F74D3F"/>
    <w:rsid w:val="00F754C3"/>
    <w:rsid w:val="00F75ADF"/>
    <w:rsid w:val="00F76244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37D8"/>
    <w:rsid w:val="00FB3B40"/>
    <w:rsid w:val="00FB5016"/>
    <w:rsid w:val="00FB664B"/>
    <w:rsid w:val="00FB7715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36AE0E2"/>
  <w15:docId w15:val="{76B10575-F760-478E-999B-9B670D22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uiPriority w:val="99"/>
    <w:rsid w:val="00712B6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uiPriority w:val="99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customStyle="1" w:styleId="TableHeader">
    <w:name w:val="Table Header"/>
    <w:basedOn w:val="NormalParagraph"/>
    <w:uiPriority w:val="18"/>
    <w:qFormat/>
    <w:rsid w:val="00A71BD7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71BD7"/>
    <w:pPr>
      <w:numPr>
        <w:numId w:val="36"/>
      </w:numPr>
      <w:tabs>
        <w:tab w:val="left" w:pos="1009"/>
      </w:tabs>
      <w:spacing w:before="120"/>
      <w:ind w:left="54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71BD7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A71BD7"/>
    <w:rPr>
      <w:rFonts w:ascii="Arial" w:eastAsia="SimSun" w:hAnsi="Arial"/>
      <w:szCs w:val="22"/>
      <w:lang w:eastAsia="de-DE"/>
    </w:rPr>
  </w:style>
  <w:style w:type="paragraph" w:customStyle="1" w:styleId="NormalParagraph">
    <w:name w:val="Normal Paragraph"/>
    <w:link w:val="NormalParagraphChar"/>
    <w:qFormat/>
    <w:rsid w:val="00A71BD7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NOTE">
    <w:name w:val="NOTE"/>
    <w:basedOn w:val="NormalParagraph"/>
    <w:uiPriority w:val="14"/>
    <w:qFormat/>
    <w:rsid w:val="00A71BD7"/>
    <w:pPr>
      <w:tabs>
        <w:tab w:val="left" w:pos="1560"/>
      </w:tabs>
      <w:ind w:left="1559" w:hanging="1202"/>
    </w:pPr>
  </w:style>
  <w:style w:type="character" w:customStyle="1" w:styleId="NormalParagraphChar">
    <w:name w:val="Normal Paragraph Char"/>
    <w:link w:val="NormalParagraph"/>
    <w:locked/>
    <w:rsid w:val="00A71BD7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71"/>
    <w:unhideWhenUsed/>
    <w:rsid w:val="00F729B7"/>
    <w:rPr>
      <w:color w:val="000000"/>
      <w:lang w:eastAsia="ja-JP"/>
    </w:rPr>
  </w:style>
  <w:style w:type="paragraph" w:styleId="ListParagraph">
    <w:name w:val="List Paragraph"/>
    <w:basedOn w:val="Normal"/>
    <w:uiPriority w:val="72"/>
    <w:qFormat/>
    <w:rsid w:val="00504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DB699-41CD-45D8-B9EC-42AB4125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505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Casati, Alessio (Nokia - GB)</cp:lastModifiedBy>
  <cp:revision>10</cp:revision>
  <cp:lastPrinted>2017-01-31T19:04:00Z</cp:lastPrinted>
  <dcterms:created xsi:type="dcterms:W3CDTF">2020-01-06T11:36:00Z</dcterms:created>
  <dcterms:modified xsi:type="dcterms:W3CDTF">2020-01-16T06:57:00Z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C:\Users\Ho\AppData\Local\Microsoft\Windows\INetCache\Content.Outlook\UO8LP5BM\S2-20xxxxxx slice PLMN_list.docx</vt:lpwstr>
  </property>
</Properties>
</file>